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16" w:rsidRDefault="00587616" w:rsidP="005876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HILLE, senior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587616" w:rsidRDefault="00587616" w:rsidP="005876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7616" w:rsidRDefault="00587616" w:rsidP="005876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7616" w:rsidRDefault="00587616" w:rsidP="005876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Guilhall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87616" w:rsidRDefault="00587616" w:rsidP="005876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of the late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Saperton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87616" w:rsidRDefault="00587616" w:rsidP="005876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24-169)</w:t>
      </w:r>
    </w:p>
    <w:p w:rsidR="00587616" w:rsidRDefault="00587616" w:rsidP="005876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7616" w:rsidRDefault="00587616" w:rsidP="005876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7616" w:rsidRPr="006C0A61" w:rsidRDefault="00587616" w:rsidP="005876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2016</w:t>
      </w:r>
    </w:p>
    <w:p w:rsidR="006B2F86" w:rsidRPr="00587616" w:rsidRDefault="005876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876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616" w:rsidRDefault="00587616" w:rsidP="00E71FC3">
      <w:pPr>
        <w:spacing w:after="0" w:line="240" w:lineRule="auto"/>
      </w:pPr>
      <w:r>
        <w:separator/>
      </w:r>
    </w:p>
  </w:endnote>
  <w:endnote w:type="continuationSeparator" w:id="0">
    <w:p w:rsidR="00587616" w:rsidRDefault="005876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616" w:rsidRDefault="00587616" w:rsidP="00E71FC3">
      <w:pPr>
        <w:spacing w:after="0" w:line="240" w:lineRule="auto"/>
      </w:pPr>
      <w:r>
        <w:separator/>
      </w:r>
    </w:p>
  </w:footnote>
  <w:footnote w:type="continuationSeparator" w:id="0">
    <w:p w:rsidR="00587616" w:rsidRDefault="005876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616"/>
    <w:rsid w:val="0058761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C6BB8"/>
  <w15:chartTrackingRefBased/>
  <w15:docId w15:val="{1F7E308C-A9CF-43D4-B6D1-38E8C275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2016-04-18T21:34:00Z</dcterms:created>
  <dcterms:modified xsi:type="dcterms:W3CDTF">2016-04-18T21:35:00Z</dcterms:modified>
</cp:coreProperties>
</file>